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D7FFCE" w14:textId="646AE6C9" w:rsidR="00505FE4" w:rsidRPr="005006F8" w:rsidRDefault="00505FE4" w:rsidP="00A4490B">
      <w:pPr>
        <w:pStyle w:val="Tytu"/>
        <w:ind w:right="707"/>
        <w:jc w:val="left"/>
        <w:rPr>
          <w:szCs w:val="24"/>
        </w:rPr>
      </w:pPr>
    </w:p>
    <w:p w14:paraId="527D3E14" w14:textId="77777777" w:rsidR="00505FE4" w:rsidRPr="005006F8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5006F8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5006F8" w14:paraId="3282732F" w14:textId="77777777" w:rsidTr="005006F8">
        <w:trPr>
          <w:cantSplit/>
          <w:trHeight w:val="510"/>
          <w:jc w:val="center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9C3609B" w14:textId="77777777" w:rsidR="00505FE4" w:rsidRPr="005006F8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C87C" w14:textId="77777777" w:rsidR="00C11BBE" w:rsidRPr="005006F8" w:rsidRDefault="00505FE4" w:rsidP="00F77DC4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 xml:space="preserve">Nazwa modułu (bloku przedmiotów): </w:t>
            </w:r>
          </w:p>
          <w:p w14:paraId="475DDDE5" w14:textId="37A55962" w:rsidR="00505FE4" w:rsidRPr="005006F8" w:rsidRDefault="00C11BBE" w:rsidP="00F77DC4">
            <w:pPr>
              <w:rPr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77166DE2" w14:textId="36DDFEBA" w:rsidR="00505FE4" w:rsidRPr="005006F8" w:rsidRDefault="00505FE4" w:rsidP="00F77DC4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Kod modułu:</w:t>
            </w:r>
            <w:r w:rsidR="00C11BBE" w:rsidRPr="005006F8">
              <w:rPr>
                <w:sz w:val="24"/>
                <w:szCs w:val="24"/>
              </w:rPr>
              <w:t xml:space="preserve"> M19</w:t>
            </w:r>
          </w:p>
        </w:tc>
      </w:tr>
      <w:tr w:rsidR="00505FE4" w:rsidRPr="005006F8" w14:paraId="46CD505C" w14:textId="77777777" w:rsidTr="005006F8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89A41F" w14:textId="77777777" w:rsidR="00505FE4" w:rsidRPr="005006F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0F22" w14:textId="77777777" w:rsidR="00505FE4" w:rsidRPr="005006F8" w:rsidRDefault="00505FE4" w:rsidP="00F77DC4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 xml:space="preserve">Nazwa przedmiotu: </w:t>
            </w:r>
          </w:p>
          <w:p w14:paraId="07D344FA" w14:textId="27F5BEA4" w:rsidR="00505FE4" w:rsidRPr="005006F8" w:rsidRDefault="00C11BBE" w:rsidP="00F77DC4">
            <w:pPr>
              <w:rPr>
                <w:b/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Zarządzanie bezpieczeństwem sieci komputerowych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F09D215" w14:textId="12E2E4C6" w:rsidR="00505FE4" w:rsidRPr="005006F8" w:rsidRDefault="00505FE4" w:rsidP="00F77DC4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Kod przedmiotu:</w:t>
            </w:r>
            <w:r w:rsidR="00C11BBE" w:rsidRPr="005006F8">
              <w:rPr>
                <w:sz w:val="24"/>
                <w:szCs w:val="24"/>
              </w:rPr>
              <w:t xml:space="preserve"> ASK-M6</w:t>
            </w:r>
          </w:p>
        </w:tc>
      </w:tr>
      <w:tr w:rsidR="00505FE4" w:rsidRPr="005006F8" w14:paraId="1349F79E" w14:textId="77777777" w:rsidTr="005006F8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90C65E" w14:textId="77777777" w:rsidR="00505FE4" w:rsidRPr="005006F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16E209" w14:textId="77777777" w:rsidR="00505FE4" w:rsidRPr="005006F8" w:rsidRDefault="00505FE4" w:rsidP="00F77DC4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Nazwa jednostki organizacyjnej prowadzącej przedmiot / moduł:</w:t>
            </w:r>
          </w:p>
          <w:p w14:paraId="76EA3D98" w14:textId="77777777" w:rsidR="00505FE4" w:rsidRPr="005006F8" w:rsidRDefault="00A0655B" w:rsidP="00F77DC4">
            <w:pPr>
              <w:rPr>
                <w:b/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5006F8" w14:paraId="028A1E80" w14:textId="77777777" w:rsidTr="005006F8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AD2492" w14:textId="77777777" w:rsidR="00505FE4" w:rsidRPr="005006F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5BCB10" w14:textId="0118343C" w:rsidR="00505FE4" w:rsidRPr="005006F8" w:rsidRDefault="00505FE4" w:rsidP="00883397">
            <w:pPr>
              <w:rPr>
                <w:b/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Nazwa kierunku:</w:t>
            </w:r>
            <w:r w:rsidR="00C11BBE" w:rsidRPr="005006F8">
              <w:rPr>
                <w:sz w:val="24"/>
                <w:szCs w:val="24"/>
              </w:rPr>
              <w:t xml:space="preserve"> </w:t>
            </w:r>
            <w:r w:rsidR="00883397">
              <w:rPr>
                <w:sz w:val="24"/>
                <w:szCs w:val="24"/>
              </w:rPr>
              <w:br/>
            </w:r>
            <w:r w:rsidR="00C11BBE" w:rsidRPr="005006F8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5006F8" w14:paraId="0D4A0E2D" w14:textId="77777777" w:rsidTr="005006F8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C0C761" w14:textId="77777777" w:rsidR="00505FE4" w:rsidRPr="005006F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AD9488" w14:textId="77777777" w:rsidR="00505FE4" w:rsidRPr="005006F8" w:rsidRDefault="00505FE4" w:rsidP="00F77DC4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Nazwa specjalności:</w:t>
            </w:r>
            <w:r w:rsidR="00A0655B" w:rsidRPr="005006F8">
              <w:rPr>
                <w:sz w:val="24"/>
                <w:szCs w:val="24"/>
              </w:rPr>
              <w:t xml:space="preserve"> /niewłaściwe skasować/</w:t>
            </w:r>
          </w:p>
          <w:p w14:paraId="6327EA08" w14:textId="3A745F79" w:rsidR="00505FE4" w:rsidRPr="005006F8" w:rsidRDefault="00A0655B" w:rsidP="00F77DC4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Administracja systemów i sieci komputerowych</w:t>
            </w:r>
          </w:p>
        </w:tc>
      </w:tr>
      <w:tr w:rsidR="00505FE4" w:rsidRPr="005006F8" w14:paraId="01A83957" w14:textId="77777777" w:rsidTr="005006F8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D0E9C0D" w14:textId="77777777" w:rsidR="00505FE4" w:rsidRPr="005006F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9867" w14:textId="77777777" w:rsidR="00505FE4" w:rsidRPr="005006F8" w:rsidRDefault="00505FE4" w:rsidP="00F77DC4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Forma studiów:</w:t>
            </w:r>
          </w:p>
          <w:p w14:paraId="7434A705" w14:textId="088E7272" w:rsidR="00505FE4" w:rsidRPr="005006F8" w:rsidRDefault="00C11BBE" w:rsidP="00F77DC4">
            <w:pPr>
              <w:rPr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niestacjonarne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5178" w14:textId="77777777" w:rsidR="00505FE4" w:rsidRPr="005006F8" w:rsidRDefault="00505FE4" w:rsidP="00F77DC4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Profil kształcenia:</w:t>
            </w:r>
          </w:p>
          <w:p w14:paraId="2B5A3CBD" w14:textId="3048C1E7" w:rsidR="00505FE4" w:rsidRPr="005006F8" w:rsidRDefault="00C11BBE" w:rsidP="00C11BBE">
            <w:pPr>
              <w:rPr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E209CB3" w14:textId="77777777" w:rsidR="00C11BBE" w:rsidRPr="005006F8" w:rsidRDefault="00505FE4" w:rsidP="00F77DC4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Poziom studiów:</w:t>
            </w:r>
            <w:r w:rsidR="00C11BBE" w:rsidRPr="005006F8">
              <w:rPr>
                <w:sz w:val="24"/>
                <w:szCs w:val="24"/>
              </w:rPr>
              <w:t xml:space="preserve"> </w:t>
            </w:r>
          </w:p>
          <w:p w14:paraId="3FD8F7D3" w14:textId="4DA42B5E" w:rsidR="00505FE4" w:rsidRPr="005006F8" w:rsidRDefault="00C11BBE" w:rsidP="00F77DC4">
            <w:pPr>
              <w:rPr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5006F8" w14:paraId="5F622D5A" w14:textId="77777777" w:rsidTr="005006F8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DAC705C" w14:textId="77777777" w:rsidR="00505FE4" w:rsidRPr="005006F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4447" w14:textId="77777777" w:rsidR="00505FE4" w:rsidRPr="005006F8" w:rsidRDefault="00505FE4" w:rsidP="00F77DC4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 xml:space="preserve">Rok / semestr: </w:t>
            </w:r>
          </w:p>
          <w:p w14:paraId="20CB2861" w14:textId="5A709816" w:rsidR="00505FE4" w:rsidRPr="005006F8" w:rsidRDefault="00C11BBE" w:rsidP="00C11BBE">
            <w:pPr>
              <w:rPr>
                <w:b/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3/6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E576" w14:textId="77777777" w:rsidR="00505FE4" w:rsidRPr="005006F8" w:rsidRDefault="00505FE4" w:rsidP="00F77DC4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Status przedmiotu /modułu:</w:t>
            </w:r>
          </w:p>
          <w:p w14:paraId="17E799A4" w14:textId="5A5FBA6D" w:rsidR="00505FE4" w:rsidRPr="005006F8" w:rsidRDefault="00C11BBE" w:rsidP="00C11BBE">
            <w:pPr>
              <w:rPr>
                <w:b/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FDDDC7" w14:textId="77777777" w:rsidR="00505FE4" w:rsidRPr="005006F8" w:rsidRDefault="00505FE4" w:rsidP="00F77DC4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Język przedmiotu / modułu:</w:t>
            </w:r>
          </w:p>
          <w:p w14:paraId="6831F3C8" w14:textId="4C0FB4EF" w:rsidR="00505FE4" w:rsidRPr="005006F8" w:rsidRDefault="00C11BBE" w:rsidP="00C11BBE">
            <w:pPr>
              <w:rPr>
                <w:b/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5006F8" w14:paraId="1AA26F8E" w14:textId="77777777" w:rsidTr="005006F8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72AC89" w14:textId="77777777" w:rsidR="00505FE4" w:rsidRPr="005006F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F19D" w14:textId="77777777" w:rsidR="00505FE4" w:rsidRPr="005006F8" w:rsidRDefault="00505FE4" w:rsidP="00F77DC4">
            <w:pPr>
              <w:rPr>
                <w:sz w:val="24"/>
                <w:szCs w:val="24"/>
              </w:rPr>
            </w:pPr>
          </w:p>
          <w:p w14:paraId="38AEF8D1" w14:textId="77777777" w:rsidR="00505FE4" w:rsidRPr="005006F8" w:rsidRDefault="00505FE4" w:rsidP="00F77DC4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C292B" w14:textId="77777777" w:rsidR="00505FE4" w:rsidRPr="005006F8" w:rsidRDefault="00505FE4" w:rsidP="00F77DC4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15C9" w14:textId="77777777" w:rsidR="00505FE4" w:rsidRPr="005006F8" w:rsidRDefault="00505FE4" w:rsidP="00F77DC4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9E95" w14:textId="77777777" w:rsidR="00505FE4" w:rsidRPr="005006F8" w:rsidRDefault="00505FE4" w:rsidP="00F77DC4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7672" w14:textId="77777777" w:rsidR="00505FE4" w:rsidRPr="005006F8" w:rsidRDefault="00505FE4" w:rsidP="00F77DC4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0D5B9" w14:textId="77777777" w:rsidR="00505FE4" w:rsidRPr="005006F8" w:rsidRDefault="00505FE4" w:rsidP="00F77DC4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D63D9AC" w14:textId="77777777" w:rsidR="00505FE4" w:rsidRPr="005006F8" w:rsidRDefault="00505FE4" w:rsidP="00F77DC4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 xml:space="preserve">inne </w:t>
            </w:r>
            <w:r w:rsidRPr="005006F8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5006F8" w14:paraId="5FCF6598" w14:textId="77777777" w:rsidTr="005006F8">
        <w:trPr>
          <w:cantSplit/>
          <w:jc w:val="center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49E6CC8" w14:textId="77777777" w:rsidR="00505FE4" w:rsidRPr="005006F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CC01876" w14:textId="77777777" w:rsidR="00505FE4" w:rsidRPr="005006F8" w:rsidRDefault="00505FE4" w:rsidP="00F77DC4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73E9B" w14:textId="4627EF39" w:rsidR="00505FE4" w:rsidRPr="005006F8" w:rsidRDefault="00C11BBE" w:rsidP="00F77DC4">
            <w:pPr>
              <w:jc w:val="center"/>
              <w:rPr>
                <w:b/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A9B50C" w14:textId="77777777" w:rsidR="00505FE4" w:rsidRPr="005006F8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3670C" w14:textId="3543187E" w:rsidR="00505FE4" w:rsidRPr="005006F8" w:rsidRDefault="00C11BBE" w:rsidP="00F77DC4">
            <w:pPr>
              <w:jc w:val="center"/>
              <w:rPr>
                <w:b/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E52175" w14:textId="77777777" w:rsidR="00505FE4" w:rsidRPr="005006F8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416724" w14:textId="77777777" w:rsidR="00505FE4" w:rsidRPr="005006F8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1E7731" w14:textId="77777777" w:rsidR="00505FE4" w:rsidRPr="005006F8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2796D68" w14:textId="77777777" w:rsidR="00505FE4" w:rsidRPr="005006F8" w:rsidRDefault="00505FE4" w:rsidP="00505FE4">
      <w:pPr>
        <w:rPr>
          <w:sz w:val="24"/>
          <w:szCs w:val="24"/>
        </w:rPr>
      </w:pPr>
    </w:p>
    <w:p w14:paraId="77670BEA" w14:textId="77777777" w:rsidR="00505FE4" w:rsidRPr="005006F8" w:rsidRDefault="00505FE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5006F8" w14:paraId="4A1D275E" w14:textId="77777777" w:rsidTr="005006F8">
        <w:trPr>
          <w:jc w:val="center"/>
        </w:trPr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07BE" w14:textId="77777777" w:rsidR="00505FE4" w:rsidRPr="005006F8" w:rsidRDefault="00505FE4" w:rsidP="00F77DC4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Koordynator przedmiotu / modułu</w:t>
            </w:r>
            <w:r w:rsidRPr="005006F8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D2E80E" w14:textId="16521603" w:rsidR="00505FE4" w:rsidRPr="005006F8" w:rsidRDefault="002762E6" w:rsidP="00F77DC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</w:t>
            </w:r>
            <w:r w:rsidR="00C11BBE" w:rsidRPr="005006F8">
              <w:rPr>
                <w:b/>
                <w:bCs/>
                <w:sz w:val="24"/>
                <w:szCs w:val="24"/>
              </w:rPr>
              <w:t xml:space="preserve">r inż. </w:t>
            </w:r>
            <w:r>
              <w:rPr>
                <w:b/>
                <w:bCs/>
                <w:sz w:val="24"/>
                <w:szCs w:val="24"/>
              </w:rPr>
              <w:t xml:space="preserve">Jerzy </w:t>
            </w:r>
            <w:proofErr w:type="spellStart"/>
            <w:r>
              <w:rPr>
                <w:b/>
                <w:bCs/>
                <w:sz w:val="24"/>
                <w:szCs w:val="24"/>
              </w:rPr>
              <w:t>Skurczyński</w:t>
            </w:r>
            <w:proofErr w:type="spellEnd"/>
          </w:p>
        </w:tc>
      </w:tr>
      <w:tr w:rsidR="00505FE4" w:rsidRPr="005006F8" w14:paraId="2F0B31E1" w14:textId="77777777" w:rsidTr="005006F8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2986" w14:textId="77777777" w:rsidR="00505FE4" w:rsidRPr="005006F8" w:rsidRDefault="00505FE4" w:rsidP="00F77DC4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Prowadzący zajęcia</w:t>
            </w:r>
            <w:r w:rsidRPr="005006F8">
              <w:t>*</w:t>
            </w:r>
          </w:p>
          <w:p w14:paraId="4551D47E" w14:textId="77777777" w:rsidR="00505FE4" w:rsidRPr="005006F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1C54E" w14:textId="2F080CCB" w:rsidR="00505FE4" w:rsidRPr="005006F8" w:rsidRDefault="002762E6" w:rsidP="00F77DC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</w:t>
            </w:r>
            <w:r w:rsidRPr="005006F8">
              <w:rPr>
                <w:b/>
                <w:bCs/>
                <w:sz w:val="24"/>
                <w:szCs w:val="24"/>
              </w:rPr>
              <w:t xml:space="preserve">r inż. </w:t>
            </w:r>
            <w:r>
              <w:rPr>
                <w:b/>
                <w:bCs/>
                <w:sz w:val="24"/>
                <w:szCs w:val="24"/>
              </w:rPr>
              <w:t xml:space="preserve">Jerzy </w:t>
            </w:r>
            <w:proofErr w:type="spellStart"/>
            <w:r>
              <w:rPr>
                <w:b/>
                <w:bCs/>
                <w:sz w:val="24"/>
                <w:szCs w:val="24"/>
              </w:rPr>
              <w:t>Skurczyński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, </w:t>
            </w:r>
            <w:r w:rsidR="00C11BBE" w:rsidRPr="005006F8">
              <w:rPr>
                <w:b/>
                <w:bCs/>
                <w:sz w:val="24"/>
                <w:szCs w:val="24"/>
              </w:rPr>
              <w:t>mgr inż. Norbert Sacha</w:t>
            </w:r>
          </w:p>
        </w:tc>
      </w:tr>
      <w:tr w:rsidR="00505FE4" w:rsidRPr="005006F8" w14:paraId="3496ACB3" w14:textId="77777777" w:rsidTr="005006F8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57FB" w14:textId="77777777" w:rsidR="00505FE4" w:rsidRPr="005006F8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2EB16" w14:textId="77777777" w:rsidR="00C11BBE" w:rsidRPr="005006F8" w:rsidRDefault="00C11BBE" w:rsidP="00C11BBE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Zapoznanie ze złożonością problemów związanych z bezpieczeństwem w sieciach komputerowych</w:t>
            </w:r>
          </w:p>
          <w:p w14:paraId="09C15C39" w14:textId="77777777" w:rsidR="00C11BBE" w:rsidRPr="005006F8" w:rsidRDefault="00C11BBE" w:rsidP="00C11BBE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Nauczenie stosowania mechanizmów zwiększających poziom bezpieczeństwa w sieciach komputerowych</w:t>
            </w:r>
          </w:p>
          <w:p w14:paraId="258D30D2" w14:textId="59FBB725" w:rsidR="00505FE4" w:rsidRPr="005006F8" w:rsidRDefault="00C11BBE" w:rsidP="00C11BBE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Rozwijanie umiejętności weryfikacji potencjalnych zagrożeń oraz umiejętności opracowywania polityki bezpieczeństwa</w:t>
            </w:r>
          </w:p>
        </w:tc>
      </w:tr>
      <w:tr w:rsidR="00505FE4" w:rsidRPr="005006F8" w14:paraId="02BA3442" w14:textId="77777777" w:rsidTr="005006F8">
        <w:trPr>
          <w:jc w:val="center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36C22A6" w14:textId="77777777" w:rsidR="00505FE4" w:rsidRPr="005006F8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7A090E" w14:textId="30DD63BE" w:rsidR="00505FE4" w:rsidRPr="005006F8" w:rsidRDefault="00C11BBE" w:rsidP="00F77DC4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 xml:space="preserve">Zaliczone przedmioty: Sieci komputerowe, Routing i </w:t>
            </w:r>
            <w:proofErr w:type="spellStart"/>
            <w:r w:rsidRPr="005006F8">
              <w:rPr>
                <w:sz w:val="24"/>
                <w:szCs w:val="24"/>
              </w:rPr>
              <w:t>switching</w:t>
            </w:r>
            <w:proofErr w:type="spellEnd"/>
          </w:p>
        </w:tc>
      </w:tr>
    </w:tbl>
    <w:p w14:paraId="3C73771B" w14:textId="77777777" w:rsidR="00505FE4" w:rsidRPr="005006F8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5006F8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34AD2A51" w14:textId="77777777" w:rsidR="00505FE4" w:rsidRPr="005006F8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5006F8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723D384B" w14:textId="77777777" w:rsidR="00505FE4" w:rsidRPr="005006F8" w:rsidRDefault="00505FE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5006F8" w14:paraId="37C7F582" w14:textId="77777777" w:rsidTr="005006F8">
        <w:trPr>
          <w:jc w:val="center"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1A59167" w14:textId="77777777" w:rsidR="00505FE4" w:rsidRPr="005006F8" w:rsidRDefault="00505FE4" w:rsidP="00F77DC4">
            <w:pPr>
              <w:jc w:val="center"/>
              <w:rPr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5006F8" w14:paraId="29368AC9" w14:textId="77777777" w:rsidTr="005006F8">
        <w:trPr>
          <w:jc w:val="center"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2254F2" w14:textId="77777777" w:rsidR="00505FE4" w:rsidRPr="005006F8" w:rsidRDefault="00505FE4" w:rsidP="00F77DC4">
            <w:pPr>
              <w:rPr>
                <w:sz w:val="22"/>
                <w:szCs w:val="22"/>
              </w:rPr>
            </w:pPr>
            <w:r w:rsidRPr="005006F8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9217DC9" w14:textId="77777777" w:rsidR="00505FE4" w:rsidRPr="005006F8" w:rsidRDefault="00505FE4" w:rsidP="00F77DC4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4E378DD" w14:textId="77777777" w:rsidR="00505FE4" w:rsidRPr="005006F8" w:rsidRDefault="00505FE4" w:rsidP="00F77DC4">
            <w:pPr>
              <w:jc w:val="center"/>
              <w:rPr>
                <w:sz w:val="22"/>
                <w:szCs w:val="22"/>
              </w:rPr>
            </w:pPr>
            <w:r w:rsidRPr="005006F8">
              <w:rPr>
                <w:sz w:val="22"/>
                <w:szCs w:val="22"/>
              </w:rPr>
              <w:t xml:space="preserve">Kod kierunkowego efektu </w:t>
            </w:r>
          </w:p>
          <w:p w14:paraId="75A07F0A" w14:textId="77777777" w:rsidR="00505FE4" w:rsidRPr="005006F8" w:rsidRDefault="00505FE4" w:rsidP="00F77DC4">
            <w:pPr>
              <w:jc w:val="center"/>
              <w:rPr>
                <w:sz w:val="22"/>
                <w:szCs w:val="22"/>
              </w:rPr>
            </w:pPr>
            <w:r w:rsidRPr="005006F8">
              <w:rPr>
                <w:sz w:val="22"/>
                <w:szCs w:val="22"/>
              </w:rPr>
              <w:t>uczenia się</w:t>
            </w:r>
          </w:p>
        </w:tc>
      </w:tr>
      <w:tr w:rsidR="00C11BBE" w:rsidRPr="005006F8" w14:paraId="4E1DEC71" w14:textId="77777777" w:rsidTr="005006F8">
        <w:trPr>
          <w:jc w:val="center"/>
        </w:trPr>
        <w:tc>
          <w:tcPr>
            <w:tcW w:w="847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5DBC" w14:textId="2FF974D0" w:rsidR="00C11BBE" w:rsidRPr="005006F8" w:rsidRDefault="00C11BBE" w:rsidP="00C11BBE">
            <w:pPr>
              <w:rPr>
                <w:b/>
                <w:bCs/>
                <w:sz w:val="24"/>
                <w:szCs w:val="24"/>
              </w:rPr>
            </w:pPr>
            <w:r w:rsidRPr="005006F8">
              <w:rPr>
                <w:b/>
                <w:bCs/>
                <w:szCs w:val="24"/>
              </w:rPr>
              <w:t>Wiedza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B3DC79" w14:textId="77777777" w:rsidR="00C11BBE" w:rsidRPr="005006F8" w:rsidRDefault="00C11BBE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006F8" w14:paraId="0978A8FF" w14:textId="77777777" w:rsidTr="005006F8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86C3" w14:textId="64ED9F5D" w:rsidR="00505FE4" w:rsidRPr="005006F8" w:rsidRDefault="00C11BBE" w:rsidP="00C11BBE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B2CD44" w14:textId="6414D8BF" w:rsidR="00505FE4" w:rsidRPr="005006F8" w:rsidRDefault="00C11BBE" w:rsidP="00C11BBE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Zna rodzaje zagrożeń występujących w sieciach komputerowych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798F3C" w14:textId="46ED9733" w:rsidR="00505FE4" w:rsidRPr="005006F8" w:rsidRDefault="00C11BBE" w:rsidP="00A0655B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K_W16, K_W17, K_W18</w:t>
            </w:r>
          </w:p>
        </w:tc>
      </w:tr>
      <w:tr w:rsidR="00505FE4" w:rsidRPr="005006F8" w14:paraId="433F9618" w14:textId="77777777" w:rsidTr="005006F8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FAF3" w14:textId="3DFACD28" w:rsidR="00505FE4" w:rsidRPr="005006F8" w:rsidRDefault="00C11BBE" w:rsidP="00C11BBE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6344F2" w14:textId="4F01E612" w:rsidR="00505FE4" w:rsidRPr="005006F8" w:rsidRDefault="00C11BBE" w:rsidP="00C11BBE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Zna sposoby zapobiegania zagrożeniom bezpieczeństwa sieci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8DDBE" w14:textId="6C4E8D8B" w:rsidR="00505FE4" w:rsidRPr="005006F8" w:rsidRDefault="00C11BBE" w:rsidP="00A0655B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K_W16, K_W17 K_W18</w:t>
            </w:r>
          </w:p>
        </w:tc>
      </w:tr>
      <w:tr w:rsidR="00505FE4" w:rsidRPr="005006F8" w14:paraId="42B7B1B6" w14:textId="77777777" w:rsidTr="005006F8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E8E9" w14:textId="02788480" w:rsidR="00505FE4" w:rsidRPr="005006F8" w:rsidRDefault="00C11BBE" w:rsidP="00C11BBE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8D3CD1" w14:textId="69B27AE2" w:rsidR="00505FE4" w:rsidRPr="005006F8" w:rsidRDefault="00C11BBE" w:rsidP="00C11BBE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Zna podstawy funkcjonowania sieci teleinformatycznych z uwzględnieniem aspektów bezpieczeństwa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62CF4E" w14:textId="55C9241B" w:rsidR="00505FE4" w:rsidRPr="005006F8" w:rsidRDefault="00C11BBE" w:rsidP="00A0655B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K_W08</w:t>
            </w:r>
          </w:p>
        </w:tc>
      </w:tr>
      <w:tr w:rsidR="00C11BBE" w:rsidRPr="005006F8" w14:paraId="0372240F" w14:textId="77777777" w:rsidTr="005006F8">
        <w:trPr>
          <w:jc w:val="center"/>
        </w:trPr>
        <w:tc>
          <w:tcPr>
            <w:tcW w:w="847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04EE" w14:textId="725B1FFB" w:rsidR="00C11BBE" w:rsidRPr="005006F8" w:rsidRDefault="00C11BBE" w:rsidP="00C11BBE">
            <w:pPr>
              <w:rPr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0A2675" w14:textId="77777777" w:rsidR="00C11BBE" w:rsidRPr="005006F8" w:rsidRDefault="00C11BBE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006F8" w14:paraId="19F73607" w14:textId="77777777" w:rsidTr="005006F8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06D9" w14:textId="2D0D8C3D" w:rsidR="00505FE4" w:rsidRPr="005006F8" w:rsidRDefault="00C11BBE" w:rsidP="00C11BBE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B9A3E5" w14:textId="5910F8CF" w:rsidR="00505FE4" w:rsidRPr="005006F8" w:rsidRDefault="00C11BBE" w:rsidP="00C11BBE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Identyfikuje możliwe zagrożenia w sieci komputerowej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D18C10" w14:textId="08B0DE76" w:rsidR="00505FE4" w:rsidRPr="005006F8" w:rsidRDefault="00C11BBE" w:rsidP="00A0655B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K_U10, K_U14</w:t>
            </w:r>
          </w:p>
        </w:tc>
      </w:tr>
      <w:tr w:rsidR="00505FE4" w:rsidRPr="005006F8" w14:paraId="50068520" w14:textId="77777777" w:rsidTr="005006F8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79E5" w14:textId="06394C28" w:rsidR="00505FE4" w:rsidRPr="005006F8" w:rsidRDefault="00C11BBE" w:rsidP="00C11BBE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B10761" w14:textId="535152DC" w:rsidR="00505FE4" w:rsidRPr="005006F8" w:rsidRDefault="00C11BBE" w:rsidP="00C11BBE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Stosuje wybrane metody, środki sprzętowe i programowe zwiększające poziom bezpieczeństwa sieci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4EF1F" w14:textId="19F4F970" w:rsidR="00505FE4" w:rsidRPr="005006F8" w:rsidRDefault="00C11BBE" w:rsidP="00A0655B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K_U10, K_U14</w:t>
            </w:r>
          </w:p>
        </w:tc>
      </w:tr>
      <w:tr w:rsidR="00505FE4" w:rsidRPr="005006F8" w14:paraId="62A2B649" w14:textId="77777777" w:rsidTr="005006F8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090C" w14:textId="19234E02" w:rsidR="00505FE4" w:rsidRPr="005006F8" w:rsidRDefault="00C11BBE" w:rsidP="00C11BBE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1DE4D4" w14:textId="725EC72F" w:rsidR="00505FE4" w:rsidRPr="005006F8" w:rsidRDefault="00C11BBE" w:rsidP="00C11BBE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Opracowuje politykę bezpieczeństwa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08030" w14:textId="61E4F7EC" w:rsidR="00505FE4" w:rsidRPr="005006F8" w:rsidRDefault="00C11BBE" w:rsidP="00A0655B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K_U03</w:t>
            </w:r>
          </w:p>
        </w:tc>
      </w:tr>
      <w:tr w:rsidR="00505FE4" w:rsidRPr="005006F8" w14:paraId="2160CAAC" w14:textId="77777777" w:rsidTr="005006F8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EA4F" w14:textId="5D97497D" w:rsidR="00505FE4" w:rsidRPr="005006F8" w:rsidRDefault="00C11BBE" w:rsidP="00C11BBE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249FBB" w14:textId="419A7D6B" w:rsidR="00505FE4" w:rsidRPr="005006F8" w:rsidRDefault="00C11BBE" w:rsidP="00C11BBE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Realizuje zadania związane z utrzymaniem urządzeń sieciowych realizujących zadania związane z bezpieczeństwem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0AA44" w14:textId="57ABD4EE" w:rsidR="00505FE4" w:rsidRPr="005006F8" w:rsidRDefault="00C11BBE" w:rsidP="00A0655B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K_U22</w:t>
            </w:r>
          </w:p>
        </w:tc>
      </w:tr>
      <w:tr w:rsidR="00C11BBE" w:rsidRPr="005006F8" w14:paraId="0BD230F5" w14:textId="77777777" w:rsidTr="005006F8">
        <w:trPr>
          <w:jc w:val="center"/>
        </w:trPr>
        <w:tc>
          <w:tcPr>
            <w:tcW w:w="847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6DBF" w14:textId="487A6FE5" w:rsidR="00C11BBE" w:rsidRPr="005006F8" w:rsidRDefault="00C11BBE" w:rsidP="00A0655B">
            <w:pPr>
              <w:jc w:val="center"/>
              <w:rPr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AFD3E" w14:textId="77777777" w:rsidR="00C11BBE" w:rsidRPr="005006F8" w:rsidRDefault="00C11BBE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C11BBE" w:rsidRPr="005006F8" w14:paraId="71CDAFF5" w14:textId="77777777" w:rsidTr="005006F8">
        <w:trPr>
          <w:jc w:val="center"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4560" w14:textId="16C10070" w:rsidR="00C11BBE" w:rsidRPr="005006F8" w:rsidRDefault="00C11BBE" w:rsidP="00C11BBE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636829" w14:textId="4628139F" w:rsidR="00C11BBE" w:rsidRPr="005006F8" w:rsidRDefault="00C11BBE" w:rsidP="00C11BBE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Skutecznie porozumiewa się z przełożonymi i współpracownikami w celu wspólnego zapewnienia bezpieczeństwa zasobom informacyjnym w sieci komputerowej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FE980" w14:textId="61D8F14F" w:rsidR="00C11BBE" w:rsidRPr="005006F8" w:rsidRDefault="00C11BBE" w:rsidP="00A0655B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K_K04</w:t>
            </w:r>
          </w:p>
        </w:tc>
      </w:tr>
      <w:tr w:rsidR="00505FE4" w:rsidRPr="005006F8" w14:paraId="17A82DF6" w14:textId="77777777" w:rsidTr="005006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19ACDD08" w14:textId="77777777" w:rsidR="00505FE4" w:rsidRPr="005006F8" w:rsidRDefault="00505FE4" w:rsidP="00F77DC4">
            <w:pPr>
              <w:jc w:val="center"/>
              <w:rPr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5006F8" w14:paraId="28C13EE6" w14:textId="77777777" w:rsidTr="005006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9F7F6BB" w14:textId="77777777" w:rsidR="00505FE4" w:rsidRPr="005006F8" w:rsidRDefault="00505FE4" w:rsidP="00F77DC4">
            <w:pPr>
              <w:rPr>
                <w:b/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5006F8" w14:paraId="6B036FB1" w14:textId="77777777" w:rsidTr="005006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255E6F" w14:textId="77777777" w:rsidR="00C11BBE" w:rsidRPr="005006F8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Wprowadzenie, współczesne zagrożenia w sieciach komputerowych</w:t>
            </w:r>
          </w:p>
          <w:p w14:paraId="15A49D4C" w14:textId="77777777" w:rsidR="00C11BBE" w:rsidRPr="005006F8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Podstawy bezpieczeństwa sieci</w:t>
            </w:r>
          </w:p>
          <w:p w14:paraId="67331F55" w14:textId="77777777" w:rsidR="00C11BBE" w:rsidRPr="005006F8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Zagrożenia w sieci</w:t>
            </w:r>
          </w:p>
          <w:p w14:paraId="2F45FEF5" w14:textId="77777777" w:rsidR="00C11BBE" w:rsidRPr="005006F8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 xml:space="preserve">Magiczny sześcian </w:t>
            </w:r>
            <w:proofErr w:type="spellStart"/>
            <w:r w:rsidRPr="005006F8">
              <w:rPr>
                <w:sz w:val="24"/>
                <w:szCs w:val="24"/>
              </w:rPr>
              <w:t>cyberbezpieczeństwa</w:t>
            </w:r>
            <w:proofErr w:type="spellEnd"/>
          </w:p>
          <w:p w14:paraId="2B52D93E" w14:textId="77777777" w:rsidR="00C11BBE" w:rsidRPr="005006F8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Złośliwe oprogramowanie</w:t>
            </w:r>
          </w:p>
          <w:p w14:paraId="2464EA01" w14:textId="77777777" w:rsidR="00C11BBE" w:rsidRPr="005006F8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Podstawy kryptografii</w:t>
            </w:r>
          </w:p>
          <w:p w14:paraId="4E71F0F8" w14:textId="77777777" w:rsidR="00C11BBE" w:rsidRPr="005006F8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Kontrola dostępu</w:t>
            </w:r>
          </w:p>
          <w:p w14:paraId="04363450" w14:textId="77777777" w:rsidR="00C11BBE" w:rsidRPr="005006F8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Kontrola integralności danych, podpis cyfrowy, certyfikaty cyfrowe</w:t>
            </w:r>
          </w:p>
          <w:p w14:paraId="2E8188DA" w14:textId="77777777" w:rsidR="00C11BBE" w:rsidRPr="005006F8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Kontrola integralności baz danych</w:t>
            </w:r>
          </w:p>
          <w:p w14:paraId="3A6BD7FB" w14:textId="0C7B648E" w:rsidR="00C11BBE" w:rsidRPr="005006F8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 xml:space="preserve">Systemy wysokiej dostępności </w:t>
            </w:r>
          </w:p>
          <w:p w14:paraId="56498848" w14:textId="77777777" w:rsidR="00C11BBE" w:rsidRPr="005006F8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Zabezpieczenia systemów i urządzeń</w:t>
            </w:r>
          </w:p>
          <w:p w14:paraId="5DFE12AA" w14:textId="77777777" w:rsidR="00C11BBE" w:rsidRPr="005006F8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 xml:space="preserve">Domeny </w:t>
            </w:r>
            <w:proofErr w:type="spellStart"/>
            <w:r w:rsidRPr="005006F8">
              <w:rPr>
                <w:sz w:val="24"/>
                <w:szCs w:val="24"/>
              </w:rPr>
              <w:t>cyberbezpieczeństwa</w:t>
            </w:r>
            <w:proofErr w:type="spellEnd"/>
          </w:p>
          <w:p w14:paraId="771EDBCC" w14:textId="2E52BD15" w:rsidR="00C11BBE" w:rsidRPr="005006F8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 xml:space="preserve">Zabezpieczanie sieci LAN przewodowej </w:t>
            </w:r>
          </w:p>
          <w:p w14:paraId="00B8EBE8" w14:textId="14D09C38" w:rsidR="00C11BBE" w:rsidRPr="005006F8" w:rsidRDefault="00C23999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 xml:space="preserve"> Zabezpieczanie sieci LAN bezprzewodowej</w:t>
            </w:r>
          </w:p>
          <w:p w14:paraId="1896C4AA" w14:textId="75E30B5B" w:rsidR="00505FE4" w:rsidRPr="005006F8" w:rsidRDefault="00C11BBE" w:rsidP="00C11BBE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Test</w:t>
            </w:r>
          </w:p>
        </w:tc>
      </w:tr>
      <w:tr w:rsidR="00505FE4" w:rsidRPr="005006F8" w14:paraId="351F05F5" w14:textId="77777777" w:rsidTr="005006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DE0D381" w14:textId="77777777" w:rsidR="00505FE4" w:rsidRPr="005006F8" w:rsidRDefault="00505FE4" w:rsidP="00F77DC4">
            <w:pPr>
              <w:rPr>
                <w:b/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5006F8" w14:paraId="2D417CA9" w14:textId="77777777" w:rsidTr="005006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23458DB" w14:textId="77777777" w:rsidR="00505FE4" w:rsidRPr="005006F8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5006F8" w14:paraId="06E6637E" w14:textId="77777777" w:rsidTr="005006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4583497" w14:textId="77777777" w:rsidR="00505FE4" w:rsidRPr="005006F8" w:rsidRDefault="00505FE4" w:rsidP="00F77DC4">
            <w:pPr>
              <w:pStyle w:val="Nagwek1"/>
              <w:rPr>
                <w:szCs w:val="24"/>
              </w:rPr>
            </w:pPr>
            <w:r w:rsidRPr="005006F8">
              <w:rPr>
                <w:szCs w:val="24"/>
              </w:rPr>
              <w:t>Laboratorium</w:t>
            </w:r>
          </w:p>
        </w:tc>
      </w:tr>
      <w:tr w:rsidR="00505FE4" w:rsidRPr="005006F8" w14:paraId="0706C9A3" w14:textId="77777777" w:rsidTr="005006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BE172D" w14:textId="77777777" w:rsidR="00C23999" w:rsidRPr="005006F8" w:rsidRDefault="00C23999" w:rsidP="00C23999">
            <w:pPr>
              <w:widowControl w:val="0"/>
              <w:ind w:left="108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 xml:space="preserve">Celem laboratorium jest weryfikacja mechanizmów zwiększających poziom bezpieczeństwa sieci komputerowych: </w:t>
            </w:r>
          </w:p>
          <w:p w14:paraId="348BE840" w14:textId="77777777" w:rsidR="00C23999" w:rsidRPr="005006F8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zabezpieczenie użytkownika systemu IOS</w:t>
            </w:r>
          </w:p>
          <w:p w14:paraId="76599CFD" w14:textId="77777777" w:rsidR="00C23999" w:rsidRPr="005006F8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implementacja mechanizmu kontroli dostępu w oparciu o role</w:t>
            </w:r>
          </w:p>
          <w:p w14:paraId="75E9A151" w14:textId="0CB48F92" w:rsidR="00C23999" w:rsidRPr="005006F8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 xml:space="preserve">implementacja mechanizmu kontroli dostępu w oparciu o </w:t>
            </w:r>
            <w:proofErr w:type="spellStart"/>
            <w:r w:rsidRPr="005006F8">
              <w:rPr>
                <w:sz w:val="24"/>
                <w:szCs w:val="24"/>
              </w:rPr>
              <w:t>vidoki</w:t>
            </w:r>
            <w:proofErr w:type="spellEnd"/>
          </w:p>
          <w:p w14:paraId="05F49275" w14:textId="3DA78BC8" w:rsidR="00C23999" w:rsidRPr="005006F8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 xml:space="preserve">implementacja mechanizmu kontroli dostępu w oparciu o super </w:t>
            </w:r>
            <w:proofErr w:type="spellStart"/>
            <w:r w:rsidRPr="005006F8">
              <w:rPr>
                <w:sz w:val="24"/>
                <w:szCs w:val="24"/>
              </w:rPr>
              <w:t>vidoki</w:t>
            </w:r>
            <w:proofErr w:type="spellEnd"/>
          </w:p>
          <w:p w14:paraId="6226647B" w14:textId="1DF363C0" w:rsidR="00C23999" w:rsidRPr="005006F8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implementacja mechanizmu kontroli dostępu w oparciu o poziomy</w:t>
            </w:r>
          </w:p>
          <w:p w14:paraId="66E88986" w14:textId="77777777" w:rsidR="00C23999" w:rsidRPr="005006F8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identyfikacja i konfiguracja poziomów uprzywilejowania</w:t>
            </w:r>
          </w:p>
          <w:p w14:paraId="01F0BE03" w14:textId="77777777" w:rsidR="00C23999" w:rsidRPr="005006F8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konfiguracja uwierzytelniania i autoryzacji</w:t>
            </w:r>
          </w:p>
          <w:p w14:paraId="0BB634E3" w14:textId="77777777" w:rsidR="00C23999" w:rsidRPr="005006F8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implementacja zaawansowanych list kontroli dostępu</w:t>
            </w:r>
          </w:p>
          <w:p w14:paraId="681799FE" w14:textId="77777777" w:rsidR="00C23999" w:rsidRPr="005006F8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obsługa logowania zdarzeń, synchronizacja czasu</w:t>
            </w:r>
          </w:p>
          <w:p w14:paraId="6C7B9894" w14:textId="77777777" w:rsidR="00C23999" w:rsidRPr="005006F8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konfiguracja AAA</w:t>
            </w:r>
          </w:p>
          <w:p w14:paraId="5C994539" w14:textId="77777777" w:rsidR="00C23999" w:rsidRPr="005006F8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konfiguracja SSH</w:t>
            </w:r>
          </w:p>
          <w:p w14:paraId="7F01856D" w14:textId="77777777" w:rsidR="00C23999" w:rsidRPr="005006F8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konfiguracja połączenia VPN</w:t>
            </w:r>
          </w:p>
          <w:p w14:paraId="7868B21C" w14:textId="77777777" w:rsidR="00C23999" w:rsidRPr="005006F8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konfiguracja Radiusa</w:t>
            </w:r>
          </w:p>
          <w:p w14:paraId="6385E4C4" w14:textId="77777777" w:rsidR="00C23999" w:rsidRPr="005006F8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opracowanie polityki bezpieczeństwa sieci</w:t>
            </w:r>
          </w:p>
          <w:p w14:paraId="355FCF4F" w14:textId="30DC0F11" w:rsidR="00C23999" w:rsidRPr="005006F8" w:rsidRDefault="00C23999" w:rsidP="00C23999">
            <w:pPr>
              <w:pStyle w:val="Akapitzlist"/>
              <w:widowControl w:val="0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Test</w:t>
            </w:r>
          </w:p>
          <w:p w14:paraId="22A61224" w14:textId="77777777" w:rsidR="00C23999" w:rsidRPr="005006F8" w:rsidRDefault="00C23999" w:rsidP="00C23999">
            <w:pPr>
              <w:keepLines/>
              <w:rPr>
                <w:sz w:val="24"/>
                <w:szCs w:val="24"/>
              </w:rPr>
            </w:pPr>
          </w:p>
          <w:p w14:paraId="4F839C0F" w14:textId="5812A7DF" w:rsidR="00505FE4" w:rsidRPr="005006F8" w:rsidRDefault="00C23999" w:rsidP="00C23999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Udział zagadnień praktycznych – 100%</w:t>
            </w:r>
          </w:p>
        </w:tc>
      </w:tr>
      <w:tr w:rsidR="00505FE4" w:rsidRPr="005006F8" w14:paraId="79F713A1" w14:textId="77777777" w:rsidTr="005006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A72320E" w14:textId="77777777" w:rsidR="00505FE4" w:rsidRPr="005006F8" w:rsidRDefault="00505FE4" w:rsidP="00F77DC4">
            <w:pPr>
              <w:pStyle w:val="Nagwek1"/>
              <w:rPr>
                <w:szCs w:val="24"/>
              </w:rPr>
            </w:pPr>
            <w:r w:rsidRPr="005006F8">
              <w:rPr>
                <w:szCs w:val="24"/>
              </w:rPr>
              <w:t>Projekt</w:t>
            </w:r>
          </w:p>
        </w:tc>
      </w:tr>
      <w:tr w:rsidR="00505FE4" w:rsidRPr="005006F8" w14:paraId="54ECF1AA" w14:textId="77777777" w:rsidTr="005006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6B911CF" w14:textId="77777777" w:rsidR="00505FE4" w:rsidRPr="005006F8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5006F8" w14:paraId="127AC937" w14:textId="77777777" w:rsidTr="005006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20FFDAD4" w14:textId="77777777" w:rsidR="00505FE4" w:rsidRPr="005006F8" w:rsidRDefault="00505FE4" w:rsidP="00F77DC4">
            <w:pPr>
              <w:rPr>
                <w:b/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5006F8" w14:paraId="2ECB06FA" w14:textId="77777777" w:rsidTr="005006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86006D" w14:textId="77777777" w:rsidR="00505FE4" w:rsidRPr="005006F8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5006F8" w14:paraId="0D6B1EDB" w14:textId="77777777" w:rsidTr="005006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DD77332" w14:textId="77777777" w:rsidR="00505FE4" w:rsidRPr="005006F8" w:rsidRDefault="00505FE4" w:rsidP="00F77DC4">
            <w:pPr>
              <w:rPr>
                <w:b/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5006F8" w14:paraId="3F05CDE1" w14:textId="77777777" w:rsidTr="005006F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jc w:val="center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8B7B4B" w14:textId="77777777" w:rsidR="00505FE4" w:rsidRPr="005006F8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5CB7FE36" w14:textId="77777777" w:rsidR="00505FE4" w:rsidRPr="005006F8" w:rsidRDefault="00505FE4" w:rsidP="00505FE4">
      <w:pPr>
        <w:rPr>
          <w:sz w:val="24"/>
          <w:szCs w:val="24"/>
        </w:rPr>
      </w:pPr>
    </w:p>
    <w:tbl>
      <w:tblPr>
        <w:tblW w:w="100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5006F8" w14:paraId="75D55F08" w14:textId="77777777" w:rsidTr="005006F8">
        <w:trPr>
          <w:jc w:val="center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56C7" w14:textId="77777777" w:rsidR="00505FE4" w:rsidRPr="005006F8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69DB2" w14:textId="77777777" w:rsidR="00C23999" w:rsidRPr="005006F8" w:rsidRDefault="00C23999" w:rsidP="00C23999">
            <w:pPr>
              <w:widowControl w:val="0"/>
              <w:numPr>
                <w:ilvl w:val="0"/>
                <w:numId w:val="3"/>
              </w:numPr>
              <w:tabs>
                <w:tab w:val="num" w:pos="364"/>
              </w:tabs>
              <w:ind w:left="364" w:hanging="240"/>
              <w:rPr>
                <w:sz w:val="24"/>
                <w:szCs w:val="24"/>
                <w:lang w:val="en-GB"/>
              </w:rPr>
            </w:pPr>
            <w:proofErr w:type="spellStart"/>
            <w:r w:rsidRPr="005006F8">
              <w:rPr>
                <w:sz w:val="24"/>
                <w:szCs w:val="24"/>
                <w:lang w:val="en-GB"/>
              </w:rPr>
              <w:t>Józefiok</w:t>
            </w:r>
            <w:proofErr w:type="spellEnd"/>
            <w:r w:rsidRPr="005006F8">
              <w:rPr>
                <w:sz w:val="24"/>
                <w:szCs w:val="24"/>
                <w:lang w:val="en-GB"/>
              </w:rPr>
              <w:t xml:space="preserve"> A., </w:t>
            </w:r>
            <w:r w:rsidRPr="005006F8">
              <w:rPr>
                <w:i/>
                <w:iCs/>
                <w:sz w:val="24"/>
                <w:szCs w:val="24"/>
                <w:lang w:val="en-GB"/>
              </w:rPr>
              <w:t>Security CCNA</w:t>
            </w:r>
            <w:r w:rsidRPr="005006F8">
              <w:rPr>
                <w:sz w:val="24"/>
                <w:szCs w:val="24"/>
                <w:lang w:val="en-GB"/>
              </w:rPr>
              <w:t>, Helion 2016</w:t>
            </w:r>
          </w:p>
          <w:p w14:paraId="372DDF1E" w14:textId="514C7C52" w:rsidR="00505FE4" w:rsidRPr="005006F8" w:rsidRDefault="00C23999" w:rsidP="00C23999">
            <w:pPr>
              <w:widowControl w:val="0"/>
              <w:numPr>
                <w:ilvl w:val="0"/>
                <w:numId w:val="3"/>
              </w:numPr>
              <w:tabs>
                <w:tab w:val="num" w:pos="364"/>
              </w:tabs>
              <w:ind w:left="364" w:hanging="240"/>
              <w:rPr>
                <w:sz w:val="24"/>
                <w:szCs w:val="24"/>
                <w:lang w:val="en-GB"/>
              </w:rPr>
            </w:pPr>
            <w:r w:rsidRPr="005006F8">
              <w:rPr>
                <w:sz w:val="24"/>
                <w:szCs w:val="24"/>
              </w:rPr>
              <w:t xml:space="preserve">M. Serafin, </w:t>
            </w:r>
            <w:r w:rsidRPr="005006F8">
              <w:rPr>
                <w:i/>
                <w:iCs/>
                <w:sz w:val="24"/>
                <w:szCs w:val="24"/>
              </w:rPr>
              <w:t>Sieci VPN. Praca zdalna i bezpieczeństwo danych</w:t>
            </w:r>
            <w:r w:rsidRPr="005006F8">
              <w:rPr>
                <w:sz w:val="24"/>
                <w:szCs w:val="24"/>
              </w:rPr>
              <w:t xml:space="preserve">, wyd. II, Helion  </w:t>
            </w:r>
          </w:p>
        </w:tc>
      </w:tr>
      <w:tr w:rsidR="00505FE4" w:rsidRPr="005006F8" w14:paraId="5CEE36F4" w14:textId="77777777" w:rsidTr="005006F8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ADA5" w14:textId="77777777" w:rsidR="00505FE4" w:rsidRPr="005006F8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A9735" w14:textId="77777777" w:rsidR="00602B98" w:rsidRPr="005006F8" w:rsidRDefault="00602B98" w:rsidP="00602B98">
            <w:pPr>
              <w:widowControl w:val="0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proofErr w:type="spellStart"/>
            <w:r w:rsidRPr="005006F8">
              <w:rPr>
                <w:sz w:val="24"/>
                <w:szCs w:val="24"/>
              </w:rPr>
              <w:t>McNab</w:t>
            </w:r>
            <w:proofErr w:type="spellEnd"/>
            <w:r w:rsidRPr="005006F8">
              <w:rPr>
                <w:sz w:val="24"/>
                <w:szCs w:val="24"/>
              </w:rPr>
              <w:t xml:space="preserve"> Ch., </w:t>
            </w:r>
            <w:r w:rsidRPr="005006F8">
              <w:rPr>
                <w:i/>
                <w:sz w:val="24"/>
                <w:szCs w:val="24"/>
              </w:rPr>
              <w:t>Ocena bezpieczeństwa sieci</w:t>
            </w:r>
            <w:r w:rsidRPr="005006F8">
              <w:rPr>
                <w:sz w:val="24"/>
                <w:szCs w:val="24"/>
              </w:rPr>
              <w:t xml:space="preserve">, </w:t>
            </w:r>
            <w:proofErr w:type="spellStart"/>
            <w:r w:rsidRPr="005006F8">
              <w:rPr>
                <w:sz w:val="24"/>
                <w:szCs w:val="24"/>
              </w:rPr>
              <w:t>O’Reilly</w:t>
            </w:r>
            <w:proofErr w:type="spellEnd"/>
            <w:r w:rsidRPr="005006F8">
              <w:rPr>
                <w:sz w:val="24"/>
                <w:szCs w:val="24"/>
              </w:rPr>
              <w:t>, 2017</w:t>
            </w:r>
          </w:p>
          <w:p w14:paraId="434910A4" w14:textId="77777777" w:rsidR="00602B98" w:rsidRPr="005006F8" w:rsidRDefault="00602B98" w:rsidP="00602B98">
            <w:pPr>
              <w:widowControl w:val="0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 xml:space="preserve">W. </w:t>
            </w:r>
            <w:proofErr w:type="spellStart"/>
            <w:r w:rsidRPr="005006F8">
              <w:rPr>
                <w:sz w:val="24"/>
                <w:szCs w:val="24"/>
              </w:rPr>
              <w:t>Stallings</w:t>
            </w:r>
            <w:proofErr w:type="spellEnd"/>
            <w:r w:rsidRPr="005006F8">
              <w:rPr>
                <w:sz w:val="24"/>
                <w:szCs w:val="24"/>
              </w:rPr>
              <w:t xml:space="preserve">, </w:t>
            </w:r>
            <w:r w:rsidRPr="005006F8">
              <w:rPr>
                <w:i/>
                <w:iCs/>
                <w:sz w:val="24"/>
                <w:szCs w:val="24"/>
              </w:rPr>
              <w:t>Kryptografia i bezpieczeństwo sieci komputerowych.</w:t>
            </w:r>
          </w:p>
          <w:p w14:paraId="7631509B" w14:textId="0FBC3BA6" w:rsidR="00505FE4" w:rsidRPr="005006F8" w:rsidRDefault="00602B98" w:rsidP="00602B98">
            <w:pPr>
              <w:widowControl w:val="0"/>
              <w:numPr>
                <w:ilvl w:val="0"/>
                <w:numId w:val="4"/>
              </w:numPr>
              <w:ind w:left="355" w:hanging="283"/>
              <w:rPr>
                <w:sz w:val="24"/>
                <w:szCs w:val="24"/>
              </w:rPr>
            </w:pPr>
            <w:r w:rsidRPr="005006F8">
              <w:rPr>
                <w:i/>
                <w:iCs/>
                <w:sz w:val="24"/>
                <w:szCs w:val="24"/>
              </w:rPr>
              <w:t>Matematyka szyfrów i techniki kryptografii</w:t>
            </w:r>
            <w:r w:rsidRPr="005006F8">
              <w:rPr>
                <w:sz w:val="24"/>
                <w:szCs w:val="24"/>
              </w:rPr>
              <w:t>, Helion, 2011</w:t>
            </w:r>
          </w:p>
        </w:tc>
      </w:tr>
      <w:tr w:rsidR="00505FE4" w:rsidRPr="005006F8" w14:paraId="5EC31704" w14:textId="77777777" w:rsidTr="005006F8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172B" w14:textId="77777777" w:rsidR="00505FE4" w:rsidRPr="005006F8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5006F8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E88F01" w14:textId="111D1697" w:rsidR="00505FE4" w:rsidRPr="005006F8" w:rsidRDefault="00602B98" w:rsidP="00A0655B">
            <w:pPr>
              <w:ind w:left="72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wykład informacyjny, doświadczenia w laboratorium</w:t>
            </w:r>
          </w:p>
        </w:tc>
      </w:tr>
      <w:tr w:rsidR="00505FE4" w:rsidRPr="005006F8" w14:paraId="789CC66D" w14:textId="77777777" w:rsidTr="005006F8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D56E5D1" w14:textId="77777777" w:rsidR="00505FE4" w:rsidRPr="005006F8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BB7C50" w14:textId="77777777" w:rsidR="00505FE4" w:rsidRPr="005006F8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31753ABC" w14:textId="77777777" w:rsidR="00505FE4" w:rsidRPr="005006F8" w:rsidRDefault="00505FE4" w:rsidP="00505FE4">
      <w:pPr>
        <w:rPr>
          <w:sz w:val="22"/>
          <w:szCs w:val="22"/>
        </w:rPr>
      </w:pPr>
      <w:r w:rsidRPr="005006F8">
        <w:rPr>
          <w:sz w:val="22"/>
          <w:szCs w:val="22"/>
        </w:rPr>
        <w:t>* Literatura może być zmieniona po akceptacji Dyrektora Instytutu</w:t>
      </w:r>
    </w:p>
    <w:p w14:paraId="795B10F1" w14:textId="77777777" w:rsidR="00505FE4" w:rsidRPr="005006F8" w:rsidRDefault="00505FE4" w:rsidP="00505FE4">
      <w:pPr>
        <w:rPr>
          <w:sz w:val="22"/>
          <w:szCs w:val="22"/>
        </w:rPr>
      </w:pPr>
    </w:p>
    <w:tbl>
      <w:tblPr>
        <w:tblW w:w="100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5006F8" w14:paraId="188528A2" w14:textId="77777777" w:rsidTr="005006F8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5A5D4CE" w14:textId="77777777" w:rsidR="00505FE4" w:rsidRPr="005006F8" w:rsidRDefault="00505FE4" w:rsidP="00F77DC4">
            <w:pPr>
              <w:jc w:val="center"/>
              <w:rPr>
                <w:sz w:val="22"/>
                <w:szCs w:val="22"/>
              </w:rPr>
            </w:pPr>
            <w:r w:rsidRPr="005006F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E1A200" w14:textId="77777777" w:rsidR="00505FE4" w:rsidRPr="005006F8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2C10B890" w14:textId="77777777" w:rsidR="00505FE4" w:rsidRPr="005006F8" w:rsidRDefault="00505FE4" w:rsidP="00F77DC4">
            <w:pPr>
              <w:jc w:val="center"/>
              <w:rPr>
                <w:sz w:val="18"/>
                <w:szCs w:val="18"/>
              </w:rPr>
            </w:pPr>
            <w:r w:rsidRPr="005006F8">
              <w:rPr>
                <w:sz w:val="18"/>
                <w:szCs w:val="18"/>
              </w:rPr>
              <w:t>Nr efektu uczenia się/grupy efektów</w:t>
            </w:r>
            <w:r w:rsidRPr="005006F8">
              <w:rPr>
                <w:sz w:val="18"/>
                <w:szCs w:val="18"/>
              </w:rPr>
              <w:br/>
            </w:r>
          </w:p>
        </w:tc>
      </w:tr>
      <w:tr w:rsidR="00505FE4" w:rsidRPr="005006F8" w14:paraId="0247A27A" w14:textId="77777777" w:rsidTr="005006F8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748ACB" w14:textId="5D7BD9F0" w:rsidR="00505FE4" w:rsidRPr="005006F8" w:rsidRDefault="00602B98" w:rsidP="00A0655B">
            <w:pPr>
              <w:rPr>
                <w:sz w:val="22"/>
                <w:szCs w:val="22"/>
              </w:rPr>
            </w:pPr>
            <w:r w:rsidRPr="005006F8">
              <w:rPr>
                <w:sz w:val="24"/>
                <w:szCs w:val="24"/>
              </w:rPr>
              <w:t>Wykład - zaliczenie na ocenę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FD7392" w14:textId="32BCC22B" w:rsidR="00505FE4" w:rsidRPr="005006F8" w:rsidRDefault="00602B98" w:rsidP="00602B98">
            <w:pPr>
              <w:jc w:val="center"/>
              <w:rPr>
                <w:sz w:val="22"/>
                <w:szCs w:val="22"/>
              </w:rPr>
            </w:pPr>
            <w:r w:rsidRPr="005006F8">
              <w:rPr>
                <w:sz w:val="24"/>
                <w:szCs w:val="24"/>
              </w:rPr>
              <w:t>01, 02, 03</w:t>
            </w:r>
          </w:p>
        </w:tc>
      </w:tr>
      <w:tr w:rsidR="00505FE4" w:rsidRPr="005006F8" w14:paraId="7229EC33" w14:textId="77777777" w:rsidTr="005006F8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CE28" w14:textId="30CAF00B" w:rsidR="00505FE4" w:rsidRPr="005006F8" w:rsidRDefault="00602B98" w:rsidP="00A0655B">
            <w:pPr>
              <w:rPr>
                <w:sz w:val="22"/>
                <w:szCs w:val="22"/>
              </w:rPr>
            </w:pPr>
            <w:r w:rsidRPr="005006F8">
              <w:rPr>
                <w:sz w:val="24"/>
                <w:szCs w:val="24"/>
              </w:rPr>
              <w:t>Laboratorium - bieżące zadania oraz kolokwium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6191FA" w14:textId="468896BD" w:rsidR="00505FE4" w:rsidRPr="005006F8" w:rsidRDefault="00602B98" w:rsidP="00602B98">
            <w:pPr>
              <w:jc w:val="center"/>
              <w:rPr>
                <w:sz w:val="22"/>
                <w:szCs w:val="22"/>
              </w:rPr>
            </w:pPr>
            <w:r w:rsidRPr="005006F8">
              <w:rPr>
                <w:sz w:val="24"/>
                <w:szCs w:val="24"/>
              </w:rPr>
              <w:t>04, 05, 07, 08</w:t>
            </w:r>
          </w:p>
        </w:tc>
      </w:tr>
      <w:tr w:rsidR="00505FE4" w:rsidRPr="005006F8" w14:paraId="5D041887" w14:textId="77777777" w:rsidTr="005006F8">
        <w:trPr>
          <w:jc w:val="center"/>
        </w:trPr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4C33" w14:textId="5F92F418" w:rsidR="00505FE4" w:rsidRPr="005006F8" w:rsidRDefault="00602B98" w:rsidP="00A0655B">
            <w:pPr>
              <w:rPr>
                <w:sz w:val="22"/>
                <w:szCs w:val="22"/>
              </w:rPr>
            </w:pPr>
            <w:r w:rsidRPr="005006F8">
              <w:rPr>
                <w:sz w:val="24"/>
                <w:szCs w:val="24"/>
              </w:rPr>
              <w:t>Zadania domowe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31B1E" w14:textId="211F911A" w:rsidR="00505FE4" w:rsidRPr="005006F8" w:rsidRDefault="00602B98" w:rsidP="00602B98">
            <w:pPr>
              <w:jc w:val="center"/>
              <w:rPr>
                <w:sz w:val="22"/>
                <w:szCs w:val="22"/>
              </w:rPr>
            </w:pPr>
            <w:r w:rsidRPr="005006F8">
              <w:rPr>
                <w:sz w:val="24"/>
                <w:szCs w:val="24"/>
              </w:rPr>
              <w:t>06</w:t>
            </w:r>
          </w:p>
        </w:tc>
      </w:tr>
      <w:tr w:rsidR="00505FE4" w:rsidRPr="005006F8" w14:paraId="65911121" w14:textId="77777777" w:rsidTr="005006F8">
        <w:trPr>
          <w:jc w:val="center"/>
        </w:trPr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12DC997" w14:textId="77777777" w:rsidR="00505FE4" w:rsidRPr="005006F8" w:rsidRDefault="00505FE4" w:rsidP="00F77DC4">
            <w:pPr>
              <w:rPr>
                <w:sz w:val="22"/>
                <w:szCs w:val="22"/>
              </w:rPr>
            </w:pPr>
            <w:r w:rsidRPr="005006F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80E9A18" w14:textId="77777777" w:rsidR="00602B98" w:rsidRPr="005006F8" w:rsidRDefault="00602B98" w:rsidP="00602B98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Laboratorium: aktywność, praca samodzielna i wykonanie wszystkich zadań; kolokwium. Dopuszczalna jest jedna nieobecność. W przypadku nieobecności należy zgłosić się do prowadzącego w celu ustalenia terminu i zakresu odrobienia zajęć. W przypadku braku możliwości odrobienia zajęć lub większej liczby nieobecności istnieje możliwość odrobienia zajęć w postaci indywidualnego zadania domowego.</w:t>
            </w:r>
          </w:p>
          <w:p w14:paraId="333A331B" w14:textId="77777777" w:rsidR="00602B98" w:rsidRPr="005006F8" w:rsidRDefault="00602B98" w:rsidP="00602B98">
            <w:pPr>
              <w:rPr>
                <w:sz w:val="24"/>
                <w:szCs w:val="24"/>
              </w:rPr>
            </w:pPr>
          </w:p>
          <w:p w14:paraId="5AC768FA" w14:textId="77777777" w:rsidR="00602B98" w:rsidRPr="005006F8" w:rsidRDefault="00602B98" w:rsidP="00602B98">
            <w:pPr>
              <w:pStyle w:val="Tekstpodstawowywcity2"/>
              <w:spacing w:line="240" w:lineRule="auto"/>
              <w:ind w:left="0"/>
            </w:pPr>
            <w:r w:rsidRPr="005006F8">
              <w:t>Wykład: zaliczenie na ocenę</w:t>
            </w:r>
          </w:p>
          <w:p w14:paraId="2F131451" w14:textId="77777777" w:rsidR="00602B98" w:rsidRPr="005006F8" w:rsidRDefault="00602B98" w:rsidP="00602B98">
            <w:pPr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Warunkiem zaliczenia przedmiotu jest uzyskanie oceny pozytywnej najpierw z laboratorium, a następnie z wykładu. Na skumulowaną ocenę końcową z przedmiotu składa się w 50% ocena uzyskana z wykładu oraz w 50% ocena uzyskana z laboratorium</w:t>
            </w:r>
          </w:p>
          <w:p w14:paraId="09FF2492" w14:textId="77777777" w:rsidR="00602B98" w:rsidRPr="005006F8" w:rsidRDefault="00602B98" w:rsidP="00602B98">
            <w:pPr>
              <w:rPr>
                <w:sz w:val="24"/>
                <w:szCs w:val="24"/>
              </w:rPr>
            </w:pPr>
          </w:p>
          <w:p w14:paraId="549B5176" w14:textId="1C2AB0E9" w:rsidR="00505FE4" w:rsidRPr="005006F8" w:rsidRDefault="00602B98" w:rsidP="00602B98">
            <w:pPr>
              <w:rPr>
                <w:sz w:val="22"/>
                <w:szCs w:val="22"/>
              </w:rPr>
            </w:pPr>
            <w:r w:rsidRPr="005006F8">
              <w:rPr>
                <w:sz w:val="24"/>
                <w:szCs w:val="24"/>
              </w:rPr>
              <w:t>Koordynator przedmiotu może zaliczyć przedmiot na podstawie projektu z dziedziny bezpieczeństwa sieci zrealizowanego w ramach koła naukowego.</w:t>
            </w:r>
          </w:p>
        </w:tc>
      </w:tr>
    </w:tbl>
    <w:p w14:paraId="094B0E8F" w14:textId="77777777" w:rsidR="00505FE4" w:rsidRPr="005006F8" w:rsidRDefault="00505FE4" w:rsidP="00505FE4">
      <w:pPr>
        <w:rPr>
          <w:sz w:val="22"/>
          <w:szCs w:val="22"/>
        </w:rPr>
      </w:pPr>
    </w:p>
    <w:tbl>
      <w:tblPr>
        <w:tblW w:w="555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5006F8" w14:paraId="475AB8C9" w14:textId="77777777" w:rsidTr="005006F8">
        <w:trPr>
          <w:jc w:val="center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F7A492F" w14:textId="77777777" w:rsidR="00505FE4" w:rsidRPr="005006F8" w:rsidRDefault="00505FE4" w:rsidP="00F77DC4">
            <w:pPr>
              <w:jc w:val="center"/>
              <w:rPr>
                <w:b/>
              </w:rPr>
            </w:pPr>
          </w:p>
          <w:p w14:paraId="3156639F" w14:textId="77777777" w:rsidR="00505FE4" w:rsidRPr="005006F8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NAKŁAD PRACY STUDENTA</w:t>
            </w:r>
          </w:p>
          <w:p w14:paraId="5A38928B" w14:textId="77777777" w:rsidR="00505FE4" w:rsidRPr="005006F8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5006F8" w14:paraId="4F1752FE" w14:textId="77777777" w:rsidTr="005006F8">
        <w:trPr>
          <w:trHeight w:val="263"/>
          <w:jc w:val="center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E6FCC22" w14:textId="77777777" w:rsidR="00505FE4" w:rsidRPr="005006F8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21F741BE" w14:textId="77777777" w:rsidR="00505FE4" w:rsidRPr="005006F8" w:rsidRDefault="00505FE4" w:rsidP="00F77DC4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5A1E693" w14:textId="77777777" w:rsidR="00505FE4" w:rsidRPr="005006F8" w:rsidRDefault="00505FE4" w:rsidP="00F77DC4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5006F8" w14:paraId="074AF1D4" w14:textId="77777777" w:rsidTr="005006F8">
        <w:trPr>
          <w:trHeight w:val="2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BFF3" w14:textId="77777777" w:rsidR="00505FE4" w:rsidRPr="005006F8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B9C7" w14:textId="77777777" w:rsidR="00505FE4" w:rsidRPr="005006F8" w:rsidRDefault="00505FE4" w:rsidP="00F77DC4">
            <w:pPr>
              <w:jc w:val="center"/>
            </w:pPr>
            <w:r w:rsidRPr="005006F8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BB5E" w14:textId="77777777" w:rsidR="00505FE4" w:rsidRPr="005006F8" w:rsidRDefault="00505FE4" w:rsidP="00F77DC4">
            <w:pPr>
              <w:jc w:val="center"/>
            </w:pPr>
            <w:r w:rsidRPr="005006F8">
              <w:t xml:space="preserve">W tym zajęcia powiązane </w:t>
            </w:r>
            <w:r w:rsidRPr="005006F8"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41AE834" w14:textId="77777777" w:rsidR="00505FE4" w:rsidRPr="005006F8" w:rsidRDefault="00505FE4" w:rsidP="00F77DC4">
            <w:pPr>
              <w:jc w:val="center"/>
              <w:rPr>
                <w:color w:val="FF0000"/>
              </w:rPr>
            </w:pPr>
            <w:r w:rsidRPr="005006F8">
              <w:t>W tym udział w zajęciach przeprowadzanych z wykorzystaniem metod i</w:t>
            </w:r>
            <w:r w:rsidR="00A4490B" w:rsidRPr="005006F8">
              <w:t> </w:t>
            </w:r>
            <w:r w:rsidRPr="005006F8">
              <w:t>technik kształcenia na odległość</w:t>
            </w:r>
          </w:p>
        </w:tc>
      </w:tr>
      <w:tr w:rsidR="00505FE4" w:rsidRPr="005006F8" w14:paraId="40D637C4" w14:textId="77777777" w:rsidTr="005006F8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0ACF" w14:textId="77777777" w:rsidR="00505FE4" w:rsidRPr="005006F8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9B43" w14:textId="0B07BF82" w:rsidR="00505FE4" w:rsidRPr="005006F8" w:rsidRDefault="00602B98" w:rsidP="00A0655B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410A" w14:textId="77777777" w:rsidR="00505FE4" w:rsidRPr="005006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580574" w14:textId="77777777" w:rsidR="00505FE4" w:rsidRPr="005006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006F8" w14:paraId="088E0B7B" w14:textId="77777777" w:rsidTr="005006F8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2128" w14:textId="77777777" w:rsidR="00505FE4" w:rsidRPr="005006F8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FC42" w14:textId="434A8DF5" w:rsidR="00505FE4" w:rsidRPr="005006F8" w:rsidRDefault="00602B98" w:rsidP="00A0655B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8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4C38" w14:textId="77777777" w:rsidR="00505FE4" w:rsidRPr="005006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8CA476" w14:textId="77777777" w:rsidR="00505FE4" w:rsidRPr="005006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006F8" w14:paraId="05099E60" w14:textId="77777777" w:rsidTr="005006F8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122C" w14:textId="77777777" w:rsidR="00505FE4" w:rsidRPr="005006F8" w:rsidRDefault="00505FE4" w:rsidP="00F77DC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5006F8">
              <w:rPr>
                <w:sz w:val="24"/>
                <w:szCs w:val="24"/>
              </w:rPr>
              <w:t>Udział w ćwiczeniach audytoryjnych</w:t>
            </w:r>
            <w:r w:rsidRPr="005006F8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0D6E" w14:textId="687E28AB" w:rsidR="00505FE4" w:rsidRPr="005006F8" w:rsidRDefault="00602B98" w:rsidP="00A0655B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20EE" w14:textId="35EA9E34" w:rsidR="00505FE4" w:rsidRPr="005006F8" w:rsidRDefault="00602B98" w:rsidP="00A0655B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0940D9" w14:textId="77777777" w:rsidR="00505FE4" w:rsidRPr="005006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006F8" w14:paraId="7B191E9C" w14:textId="77777777" w:rsidTr="005006F8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7EAC" w14:textId="77777777" w:rsidR="00505FE4" w:rsidRPr="005006F8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765B" w14:textId="6CF3FB19" w:rsidR="00505FE4" w:rsidRPr="005006F8" w:rsidRDefault="00602B98" w:rsidP="00A0655B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7426" w14:textId="5C4F64E2" w:rsidR="00505FE4" w:rsidRPr="005006F8" w:rsidRDefault="00602B98" w:rsidP="00A0655B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40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02AFA5" w14:textId="77777777" w:rsidR="00505FE4" w:rsidRPr="005006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006F8" w14:paraId="1FD18F90" w14:textId="77777777" w:rsidTr="005006F8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466E" w14:textId="77777777" w:rsidR="00505FE4" w:rsidRPr="005006F8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Przygotowanie projektu / eseju / itp.</w:t>
            </w:r>
            <w:r w:rsidRPr="005006F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91E5" w14:textId="77777777" w:rsidR="00505FE4" w:rsidRPr="005006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F746" w14:textId="77777777" w:rsidR="00505FE4" w:rsidRPr="005006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226A6" w14:textId="77777777" w:rsidR="00505FE4" w:rsidRPr="005006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006F8" w14:paraId="2006EADE" w14:textId="77777777" w:rsidTr="005006F8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584F" w14:textId="77777777" w:rsidR="00505FE4" w:rsidRPr="005006F8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B619" w14:textId="6CDE2989" w:rsidR="00505FE4" w:rsidRPr="005006F8" w:rsidRDefault="00602B98" w:rsidP="00A0655B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D065" w14:textId="77777777" w:rsidR="00505FE4" w:rsidRPr="005006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EA184" w14:textId="77777777" w:rsidR="00505FE4" w:rsidRPr="005006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006F8" w14:paraId="3AB76CED" w14:textId="77777777" w:rsidTr="005006F8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1D0A" w14:textId="77777777" w:rsidR="00505FE4" w:rsidRPr="005006F8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F308" w14:textId="21EC5B24" w:rsidR="00505FE4" w:rsidRPr="005006F8" w:rsidRDefault="00602B98" w:rsidP="00A0655B">
            <w:pPr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510B" w14:textId="77777777" w:rsidR="00505FE4" w:rsidRPr="005006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011CB6" w14:textId="77777777" w:rsidR="00505FE4" w:rsidRPr="005006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006F8" w14:paraId="20BF0907" w14:textId="77777777" w:rsidTr="005006F8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8ED9" w14:textId="77777777" w:rsidR="00505FE4" w:rsidRPr="005006F8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F100" w14:textId="77777777" w:rsidR="00505FE4" w:rsidRPr="005006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627E" w14:textId="77777777" w:rsidR="00505FE4" w:rsidRPr="005006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75F48" w14:textId="77777777" w:rsidR="00505FE4" w:rsidRPr="005006F8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5006F8" w14:paraId="2F7FC881" w14:textId="77777777" w:rsidTr="005006F8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0A0A" w14:textId="77777777" w:rsidR="00505FE4" w:rsidRPr="005006F8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F9D2" w14:textId="2A3D5F46" w:rsidR="00505FE4" w:rsidRPr="005006F8" w:rsidRDefault="00602B98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75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E579" w14:textId="3F958B5D" w:rsidR="00505FE4" w:rsidRPr="005006F8" w:rsidRDefault="00602B98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55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233A49" w14:textId="77777777" w:rsidR="00505FE4" w:rsidRPr="005006F8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5006F8" w14:paraId="2DA963AA" w14:textId="77777777" w:rsidTr="005006F8">
        <w:trPr>
          <w:trHeight w:val="236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BC95D" w14:textId="77777777" w:rsidR="00505FE4" w:rsidRPr="005006F8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4A8E016" w14:textId="7B97CDC7" w:rsidR="00505FE4" w:rsidRPr="005006F8" w:rsidRDefault="00602B98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5006F8" w14:paraId="15AB644D" w14:textId="77777777" w:rsidTr="005006F8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14906" w14:textId="77777777" w:rsidR="00505FE4" w:rsidRPr="005006F8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5006F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D3B43F8" w14:textId="16728521" w:rsidR="00505FE4" w:rsidRPr="005006F8" w:rsidRDefault="00602B98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5006F8">
              <w:rPr>
                <w:b/>
                <w:sz w:val="24"/>
                <w:szCs w:val="24"/>
              </w:rPr>
              <w:t>2,2 ECTS</w:t>
            </w:r>
          </w:p>
        </w:tc>
      </w:tr>
      <w:tr w:rsidR="00505FE4" w:rsidRPr="005006F8" w14:paraId="64D0E3C3" w14:textId="77777777" w:rsidTr="005006F8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3A454" w14:textId="77777777" w:rsidR="00505FE4" w:rsidRPr="005006F8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5006F8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73419DC" w14:textId="77777777" w:rsidR="00505FE4" w:rsidRPr="005006F8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5006F8" w14:paraId="55568D4C" w14:textId="77777777" w:rsidTr="005006F8">
        <w:trPr>
          <w:trHeight w:val="262"/>
          <w:jc w:val="center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CBE9DAF" w14:textId="77777777" w:rsidR="00505FE4" w:rsidRPr="005006F8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7B4275A" w14:textId="2DA5A03C" w:rsidR="00505FE4" w:rsidRPr="005006F8" w:rsidRDefault="00602B98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5006F8">
              <w:rPr>
                <w:sz w:val="24"/>
                <w:szCs w:val="24"/>
              </w:rPr>
              <w:t>32</w:t>
            </w:r>
            <w:r w:rsidRPr="005006F8">
              <w:rPr>
                <w:b/>
                <w:sz w:val="24"/>
                <w:szCs w:val="24"/>
              </w:rPr>
              <w:br/>
              <w:t>1,3 ECTS</w:t>
            </w:r>
          </w:p>
        </w:tc>
      </w:tr>
    </w:tbl>
    <w:p w14:paraId="74778222" w14:textId="77777777" w:rsidR="00DB50E0" w:rsidRPr="005006F8" w:rsidRDefault="00DB50E0" w:rsidP="00505FE4"/>
    <w:sectPr w:rsidR="00DB50E0" w:rsidRPr="005006F8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FE8898" w14:textId="77777777" w:rsidR="002F2E60" w:rsidRDefault="002F2E60" w:rsidP="00505FE4">
      <w:r>
        <w:separator/>
      </w:r>
    </w:p>
  </w:endnote>
  <w:endnote w:type="continuationSeparator" w:id="0">
    <w:p w14:paraId="176BA4FB" w14:textId="77777777" w:rsidR="002F2E60" w:rsidRDefault="002F2E60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8A0E1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C70A6CB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AD261F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F9C32BA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D6EF7F" w14:textId="77777777" w:rsidR="002F2E60" w:rsidRDefault="002F2E60" w:rsidP="00505FE4">
      <w:r>
        <w:separator/>
      </w:r>
    </w:p>
  </w:footnote>
  <w:footnote w:type="continuationSeparator" w:id="0">
    <w:p w14:paraId="74EACCBB" w14:textId="77777777" w:rsidR="002F2E60" w:rsidRDefault="002F2E60" w:rsidP="00505FE4">
      <w:r>
        <w:continuationSeparator/>
      </w:r>
    </w:p>
  </w:footnote>
  <w:footnote w:id="1">
    <w:p w14:paraId="3BF6C5BC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75007A"/>
    <w:multiLevelType w:val="hybridMultilevel"/>
    <w:tmpl w:val="2BB296FE"/>
    <w:lvl w:ilvl="0" w:tplc="C5E478E4">
      <w:start w:val="1"/>
      <w:numFmt w:val="decimal"/>
      <w:lvlText w:val="%1."/>
      <w:lvlJc w:val="left"/>
      <w:pPr>
        <w:ind w:left="468" w:hanging="360"/>
      </w:pPr>
    </w:lvl>
    <w:lvl w:ilvl="1" w:tplc="04150019">
      <w:start w:val="1"/>
      <w:numFmt w:val="lowerLetter"/>
      <w:lvlText w:val="%2."/>
      <w:lvlJc w:val="left"/>
      <w:pPr>
        <w:ind w:left="1188" w:hanging="360"/>
      </w:pPr>
    </w:lvl>
    <w:lvl w:ilvl="2" w:tplc="0415001B">
      <w:start w:val="1"/>
      <w:numFmt w:val="lowerRoman"/>
      <w:lvlText w:val="%3."/>
      <w:lvlJc w:val="right"/>
      <w:pPr>
        <w:ind w:left="1908" w:hanging="180"/>
      </w:pPr>
    </w:lvl>
    <w:lvl w:ilvl="3" w:tplc="0415000F">
      <w:start w:val="1"/>
      <w:numFmt w:val="decimal"/>
      <w:lvlText w:val="%4."/>
      <w:lvlJc w:val="left"/>
      <w:pPr>
        <w:ind w:left="2628" w:hanging="360"/>
      </w:pPr>
    </w:lvl>
    <w:lvl w:ilvl="4" w:tplc="04150019">
      <w:start w:val="1"/>
      <w:numFmt w:val="lowerLetter"/>
      <w:lvlText w:val="%5."/>
      <w:lvlJc w:val="left"/>
      <w:pPr>
        <w:ind w:left="3348" w:hanging="360"/>
      </w:pPr>
    </w:lvl>
    <w:lvl w:ilvl="5" w:tplc="0415001B">
      <w:start w:val="1"/>
      <w:numFmt w:val="lowerRoman"/>
      <w:lvlText w:val="%6."/>
      <w:lvlJc w:val="right"/>
      <w:pPr>
        <w:ind w:left="4068" w:hanging="180"/>
      </w:pPr>
    </w:lvl>
    <w:lvl w:ilvl="6" w:tplc="0415000F">
      <w:start w:val="1"/>
      <w:numFmt w:val="decimal"/>
      <w:lvlText w:val="%7."/>
      <w:lvlJc w:val="left"/>
      <w:pPr>
        <w:ind w:left="4788" w:hanging="360"/>
      </w:pPr>
    </w:lvl>
    <w:lvl w:ilvl="7" w:tplc="04150019">
      <w:start w:val="1"/>
      <w:numFmt w:val="lowerLetter"/>
      <w:lvlText w:val="%8."/>
      <w:lvlJc w:val="left"/>
      <w:pPr>
        <w:ind w:left="5508" w:hanging="360"/>
      </w:pPr>
    </w:lvl>
    <w:lvl w:ilvl="8" w:tplc="0415001B">
      <w:start w:val="1"/>
      <w:numFmt w:val="lowerRoman"/>
      <w:lvlText w:val="%9."/>
      <w:lvlJc w:val="right"/>
      <w:pPr>
        <w:ind w:left="6228" w:hanging="180"/>
      </w:pPr>
    </w:lvl>
  </w:abstractNum>
  <w:abstractNum w:abstractNumId="2" w15:restartNumberingAfterBreak="0">
    <w:nsid w:val="68D90D64"/>
    <w:multiLevelType w:val="hybridMultilevel"/>
    <w:tmpl w:val="D32E1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5121393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161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70127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47160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BBE"/>
    <w:rsid w:val="00092723"/>
    <w:rsid w:val="000E5FD5"/>
    <w:rsid w:val="00213484"/>
    <w:rsid w:val="002762E6"/>
    <w:rsid w:val="002A7236"/>
    <w:rsid w:val="002F2E60"/>
    <w:rsid w:val="00312D1A"/>
    <w:rsid w:val="004005B0"/>
    <w:rsid w:val="005006F8"/>
    <w:rsid w:val="00505FE4"/>
    <w:rsid w:val="00602B98"/>
    <w:rsid w:val="006369D6"/>
    <w:rsid w:val="00761EE8"/>
    <w:rsid w:val="007A58E0"/>
    <w:rsid w:val="00883397"/>
    <w:rsid w:val="008A2D5A"/>
    <w:rsid w:val="00946DE1"/>
    <w:rsid w:val="00987603"/>
    <w:rsid w:val="00A0655B"/>
    <w:rsid w:val="00A444E1"/>
    <w:rsid w:val="00A4490B"/>
    <w:rsid w:val="00C11BBE"/>
    <w:rsid w:val="00C23999"/>
    <w:rsid w:val="00C55AFF"/>
    <w:rsid w:val="00D27E6C"/>
    <w:rsid w:val="00DB50E0"/>
    <w:rsid w:val="00E46BB9"/>
    <w:rsid w:val="00E471A3"/>
    <w:rsid w:val="00FD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796A"/>
  <w15:chartTrackingRefBased/>
  <w15:docId w15:val="{612E6995-9B0E-4E7B-96A7-6C24ED258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C23999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semiHidden/>
    <w:unhideWhenUsed/>
    <w:rsid w:val="00602B98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602B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be\OneDrive\Pulpit\sylabus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B0A2AD-5547-44D9-B320-077DC5710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17</TotalTime>
  <Pages>4</Pages>
  <Words>919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6424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Sacha</dc:creator>
  <cp:keywords/>
  <dc:description/>
  <cp:lastModifiedBy>Teresa Jurewicz-Obrzut</cp:lastModifiedBy>
  <cp:revision>6</cp:revision>
  <cp:lastPrinted>2023-12-05T12:20:00Z</cp:lastPrinted>
  <dcterms:created xsi:type="dcterms:W3CDTF">2024-06-05T07:45:00Z</dcterms:created>
  <dcterms:modified xsi:type="dcterms:W3CDTF">2024-08-21T14:01:00Z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